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05798" w14:textId="54E94982" w:rsidR="002402FB" w:rsidRDefault="002402FB" w:rsidP="002402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52F8D">
        <w:rPr>
          <w:b/>
          <w:i/>
          <w:noProof/>
          <w:sz w:val="28"/>
        </w:rPr>
        <w:t>4771</w:t>
      </w:r>
      <w:bookmarkStart w:id="0" w:name="_GoBack"/>
      <w:bookmarkEnd w:id="0"/>
    </w:p>
    <w:p w14:paraId="35F0D332" w14:textId="11AE3265" w:rsidR="00B97703" w:rsidRDefault="002402FB" w:rsidP="00951FF3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r w:rsidRPr="00546764">
        <w:rPr>
          <w:b/>
          <w:bCs/>
          <w:sz w:val="24"/>
        </w:rPr>
        <w:t>november</w:t>
      </w:r>
      <w:proofErr w:type="spellEnd"/>
      <w:r w:rsidRPr="00546764">
        <w:rPr>
          <w:b/>
          <w:bCs/>
          <w:sz w:val="24"/>
        </w:rPr>
        <w:t xml:space="preserve"> 2023</w:t>
      </w:r>
      <w:r>
        <w:rPr>
          <w:b/>
          <w:bCs/>
          <w:noProof/>
          <w:sz w:val="24"/>
        </w:rPr>
        <w:t xml:space="preserve">                 </w:t>
      </w:r>
      <w:r>
        <w:rPr>
          <w:sz w:val="24"/>
        </w:rPr>
        <w:tab/>
      </w:r>
      <w:r>
        <w:rPr>
          <w:sz w:val="24"/>
        </w:rPr>
        <w:tab/>
        <w:t xml:space="preserve">                 </w:t>
      </w:r>
      <w:proofErr w:type="gramStart"/>
      <w:r>
        <w:rPr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293D0DF4" w14:textId="77777777" w:rsidR="00E3644D" w:rsidRPr="00863533" w:rsidRDefault="00E3644D" w:rsidP="00951FF3">
      <w:pPr>
        <w:pStyle w:val="CRCoverPage"/>
        <w:outlineLvl w:val="0"/>
        <w:rPr>
          <w:b/>
          <w:bCs/>
          <w:noProof/>
          <w:sz w:val="24"/>
        </w:rPr>
      </w:pPr>
    </w:p>
    <w:p w14:paraId="2213E9A9" w14:textId="77777777" w:rsidR="00323EA5" w:rsidRDefault="004E3939" w:rsidP="00323E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r w:rsidR="002D6C3F" w:rsidRPr="00114106">
        <w:rPr>
          <w:rFonts w:ascii="Arial" w:hAnsi="Arial" w:cs="Arial"/>
          <w:b/>
          <w:bCs/>
          <w:sz w:val="22"/>
          <w:szCs w:val="22"/>
        </w:rPr>
        <w:t xml:space="preserve">Reply </w:t>
      </w:r>
      <w:bookmarkStart w:id="1" w:name="OLE_LINK57"/>
      <w:bookmarkStart w:id="2" w:name="OLE_LINK58"/>
      <w:r w:rsidR="0065392A" w:rsidRPr="00114106">
        <w:rPr>
          <w:rFonts w:ascii="Arial" w:hAnsi="Arial" w:cs="Arial"/>
          <w:b/>
          <w:bCs/>
          <w:sz w:val="22"/>
          <w:szCs w:val="22"/>
        </w:rPr>
        <w:t xml:space="preserve">LS </w:t>
      </w:r>
      <w:r w:rsidR="00592467" w:rsidRPr="00592467">
        <w:rPr>
          <w:rFonts w:ascii="Arial" w:hAnsi="Arial" w:cs="Arial"/>
          <w:b/>
          <w:bCs/>
          <w:sz w:val="22"/>
          <w:szCs w:val="22"/>
        </w:rPr>
        <w:t xml:space="preserve">on </w:t>
      </w:r>
      <w:r w:rsidR="00323EA5">
        <w:rPr>
          <w:rFonts w:ascii="Arial" w:hAnsi="Arial" w:cs="Arial"/>
          <w:b/>
          <w:sz w:val="22"/>
          <w:szCs w:val="22"/>
        </w:rPr>
        <w:t>MSISDN exposure to trusted AF</w:t>
      </w:r>
    </w:p>
    <w:p w14:paraId="06BA196E" w14:textId="613FFBC0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D07A54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07A54">
        <w:rPr>
          <w:rFonts w:ascii="Arial" w:hAnsi="Arial" w:cs="Arial"/>
          <w:b/>
          <w:sz w:val="22"/>
          <w:szCs w:val="22"/>
        </w:rPr>
        <w:t>MSISDN exposure to trusted AF</w:t>
      </w:r>
    </w:p>
    <w:p w14:paraId="2C6E4D6E" w14:textId="076C5A3C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</w:t>
      </w:r>
      <w:r w:rsidR="00D07A54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06F20314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EDGEAPP</w:t>
      </w:r>
      <w:r w:rsidR="00D07A54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D07A54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D07A54">
        <w:rPr>
          <w:rFonts w:ascii="Arial" w:hAnsi="Arial" w:cs="Arial" w:hint="eastAsia"/>
          <w:b/>
          <w:bCs/>
          <w:sz w:val="22"/>
          <w:szCs w:val="22"/>
          <w:lang w:eastAsia="zh-CN"/>
        </w:rPr>
        <w:t>TEI</w:t>
      </w:r>
      <w:r w:rsidR="00D07A54">
        <w:rPr>
          <w:rFonts w:ascii="Arial" w:hAnsi="Arial" w:cs="Arial"/>
          <w:b/>
          <w:bCs/>
          <w:sz w:val="22"/>
          <w:szCs w:val="22"/>
          <w:lang w:eastAsia="zh-CN"/>
        </w:rPr>
        <w:t>18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77777777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114106">
        <w:rPr>
          <w:rFonts w:ascii="Arial" w:hAnsi="Arial" w:cs="Arial"/>
          <w:b/>
          <w:sz w:val="22"/>
          <w:szCs w:val="22"/>
        </w:rPr>
        <w:t>Huawei to be SA3</w:t>
      </w:r>
      <w:bookmarkEnd w:id="6"/>
      <w:bookmarkEnd w:id="7"/>
      <w:bookmarkEnd w:id="8"/>
    </w:p>
    <w:p w14:paraId="2548326B" w14:textId="0CD2622C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D07A54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D468245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457497" w:rsidRPr="00114106">
        <w:rPr>
          <w:rFonts w:ascii="Arial" w:hAnsi="Arial" w:cs="Arial"/>
          <w:b/>
          <w:bCs/>
          <w:sz w:val="22"/>
          <w:szCs w:val="22"/>
        </w:rPr>
        <w:t>SA</w:t>
      </w:r>
      <w:r w:rsidR="00592467">
        <w:rPr>
          <w:rFonts w:ascii="Arial" w:hAnsi="Arial" w:cs="Arial"/>
          <w:b/>
          <w:bCs/>
          <w:sz w:val="22"/>
          <w:szCs w:val="22"/>
        </w:rPr>
        <w:t xml:space="preserve">6, </w:t>
      </w:r>
      <w:r w:rsidR="00D07A54">
        <w:rPr>
          <w:rFonts w:ascii="Arial" w:hAnsi="Arial" w:cs="Arial"/>
          <w:b/>
          <w:bCs/>
          <w:sz w:val="22"/>
          <w:szCs w:val="22"/>
        </w:rPr>
        <w:t>GSMA OPG</w:t>
      </w:r>
    </w:p>
    <w:bookmarkEnd w:id="9"/>
    <w:bookmarkEnd w:id="10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785F924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56D66" w:rsidRPr="00114106">
        <w:rPr>
          <w:rFonts w:ascii="Arial" w:hAnsi="Arial" w:cs="Arial"/>
          <w:b/>
          <w:bCs/>
          <w:sz w:val="22"/>
          <w:szCs w:val="22"/>
        </w:rPr>
        <w:t>Bo Zhang</w:t>
      </w:r>
    </w:p>
    <w:p w14:paraId="69B3DF26" w14:textId="5FCAFA4C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7" w:history="1">
        <w:r w:rsidRPr="00114106">
          <w:rPr>
            <w:rStyle w:val="af5"/>
            <w:rFonts w:ascii="Arial" w:hAnsi="Arial" w:cs="Arial"/>
            <w:b/>
            <w:sz w:val="22"/>
            <w:szCs w:val="22"/>
          </w:rPr>
          <w:t>zhangbo6@huawei.com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0E4C42AF" w14:textId="0F0BE8C0" w:rsidR="00B0514D" w:rsidRPr="00574951" w:rsidRDefault="00820342" w:rsidP="006443C8">
      <w:pPr>
        <w:jc w:val="both"/>
        <w:rPr>
          <w:rFonts w:ascii="Arial" w:hAnsi="Arial" w:cs="Arial"/>
          <w:lang w:val="en-US"/>
        </w:rPr>
      </w:pPr>
      <w:r w:rsidRPr="00114106">
        <w:rPr>
          <w:color w:val="000000" w:themeColor="text1"/>
        </w:rPr>
        <w:t xml:space="preserve">SA3 thanks </w:t>
      </w:r>
      <w:r w:rsidR="00BF026C">
        <w:rPr>
          <w:color w:val="000000" w:themeColor="text1"/>
          <w:lang w:eastAsia="zh-CN"/>
        </w:rPr>
        <w:t>SA2</w:t>
      </w:r>
      <w:r w:rsidRPr="00114106">
        <w:rPr>
          <w:color w:val="000000" w:themeColor="text1"/>
        </w:rPr>
        <w:t xml:space="preserve"> for the LS</w:t>
      </w:r>
      <w:r w:rsidR="004243D3" w:rsidRPr="00114106">
        <w:rPr>
          <w:color w:val="000000" w:themeColor="text1"/>
        </w:rPr>
        <w:t xml:space="preserve"> </w:t>
      </w:r>
      <w:r w:rsidR="001D1947" w:rsidRPr="00114106">
        <w:rPr>
          <w:color w:val="000000" w:themeColor="text1"/>
        </w:rPr>
        <w:t xml:space="preserve">on </w:t>
      </w:r>
      <w:r w:rsidR="00BF026C" w:rsidRPr="00BF026C">
        <w:rPr>
          <w:color w:val="000000" w:themeColor="text1"/>
        </w:rPr>
        <w:t>MSISDN exposure to trusted AF</w:t>
      </w:r>
      <w:r w:rsidR="001D1947" w:rsidRPr="00114106">
        <w:rPr>
          <w:color w:val="000000" w:themeColor="text1"/>
        </w:rPr>
        <w:t>. SA3</w:t>
      </w:r>
      <w:r w:rsidR="00BF026C">
        <w:rPr>
          <w:color w:val="000000" w:themeColor="text1"/>
        </w:rPr>
        <w:t xml:space="preserve"> has discussed in Rel18 about how to translating UE IP address to U</w:t>
      </w:r>
      <w:r w:rsidR="0002294F">
        <w:rPr>
          <w:color w:val="000000" w:themeColor="text1"/>
        </w:rPr>
        <w:t>ser ID/MSISDN</w:t>
      </w:r>
      <w:r w:rsidR="00D02034">
        <w:rPr>
          <w:color w:val="000000" w:themeColor="text1"/>
        </w:rPr>
        <w:t xml:space="preserve"> securely</w:t>
      </w:r>
      <w:r w:rsidR="0002294F">
        <w:rPr>
          <w:color w:val="000000" w:themeColor="text1"/>
        </w:rPr>
        <w:t>, and various solutions</w:t>
      </w:r>
      <w:r w:rsidR="00600BB0">
        <w:rPr>
          <w:color w:val="000000" w:themeColor="text1"/>
        </w:rPr>
        <w:t xml:space="preserve"> </w:t>
      </w:r>
      <w:r w:rsidR="00600BB0">
        <w:rPr>
          <w:rFonts w:hint="eastAsia"/>
          <w:color w:val="000000" w:themeColor="text1"/>
          <w:lang w:eastAsia="zh-CN"/>
        </w:rPr>
        <w:t>based</w:t>
      </w:r>
      <w:r w:rsidR="00600BB0">
        <w:rPr>
          <w:color w:val="000000" w:themeColor="text1"/>
          <w:lang w:eastAsia="zh-CN"/>
        </w:rPr>
        <w:t xml:space="preserve"> </w:t>
      </w:r>
      <w:r w:rsidR="00600BB0">
        <w:rPr>
          <w:rFonts w:hint="eastAsia"/>
          <w:color w:val="000000" w:themeColor="text1"/>
          <w:lang w:eastAsia="zh-CN"/>
        </w:rPr>
        <w:t>on</w:t>
      </w:r>
      <w:r w:rsidR="00600BB0">
        <w:rPr>
          <w:color w:val="000000" w:themeColor="text1"/>
          <w:lang w:eastAsia="zh-CN"/>
        </w:rPr>
        <w:t xml:space="preserve"> UE IP address verification</w:t>
      </w:r>
      <w:r w:rsidR="0002294F">
        <w:rPr>
          <w:color w:val="000000" w:themeColor="text1"/>
        </w:rPr>
        <w:t xml:space="preserve"> have been proposed. However, </w:t>
      </w:r>
      <w:r w:rsidR="00F84069">
        <w:rPr>
          <w:color w:val="000000" w:themeColor="text1"/>
        </w:rPr>
        <w:t>no consensus was reached</w:t>
      </w:r>
      <w:r w:rsidR="0002294F">
        <w:rPr>
          <w:color w:val="000000" w:themeColor="text1"/>
        </w:rPr>
        <w:t xml:space="preserve"> </w:t>
      </w:r>
      <w:r w:rsidR="00600BB0">
        <w:rPr>
          <w:color w:val="000000" w:themeColor="text1"/>
        </w:rPr>
        <w:t xml:space="preserve">in </w:t>
      </w:r>
      <w:r w:rsidR="00F47C64">
        <w:rPr>
          <w:color w:val="000000" w:themeColor="text1"/>
        </w:rPr>
        <w:t>Rel18</w:t>
      </w:r>
      <w:r w:rsidR="0002294F">
        <w:rPr>
          <w:color w:val="000000" w:themeColor="text1"/>
        </w:rPr>
        <w:t xml:space="preserve">. </w:t>
      </w:r>
      <w:r w:rsidR="0093458D">
        <w:rPr>
          <w:color w:val="000000" w:themeColor="text1"/>
        </w:rPr>
        <w:t>SA3 is considering continu</w:t>
      </w:r>
      <w:r w:rsidR="00DD5D57">
        <w:rPr>
          <w:color w:val="000000" w:themeColor="text1"/>
        </w:rPr>
        <w:t>ing</w:t>
      </w:r>
      <w:r w:rsidR="0093458D">
        <w:rPr>
          <w:color w:val="000000" w:themeColor="text1"/>
        </w:rPr>
        <w:t xml:space="preserve"> </w:t>
      </w:r>
      <w:r w:rsidR="00DD5D57">
        <w:rPr>
          <w:color w:val="000000" w:themeColor="text1"/>
        </w:rPr>
        <w:t>the discussion of UE IP address verification</w:t>
      </w:r>
      <w:r w:rsidR="0002294F">
        <w:rPr>
          <w:color w:val="000000" w:themeColor="text1"/>
        </w:rPr>
        <w:t xml:space="preserve"> in Rel19.</w:t>
      </w:r>
    </w:p>
    <w:p w14:paraId="08AF3A7D" w14:textId="77777777" w:rsidR="00B97703" w:rsidRPr="00114106" w:rsidRDefault="002F1940" w:rsidP="000F6242">
      <w:pPr>
        <w:pStyle w:val="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0FE84E1C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0F6242" w:rsidRPr="00CE2C29">
        <w:rPr>
          <w:rFonts w:ascii="Arial" w:hAnsi="Arial" w:cs="Arial"/>
          <w:b/>
          <w:color w:val="000000" w:themeColor="text1"/>
        </w:rPr>
        <w:t xml:space="preserve"> </w:t>
      </w:r>
      <w:r w:rsidR="006C3415">
        <w:rPr>
          <w:rFonts w:ascii="Arial" w:hAnsi="Arial" w:cs="Arial"/>
          <w:b/>
          <w:color w:val="000000" w:themeColor="text1"/>
        </w:rPr>
        <w:t>SA2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1ECB9ACD" w:rsidR="00931BAD" w:rsidRPr="00CE2C29" w:rsidRDefault="00B97703" w:rsidP="00931BAD">
      <w:pPr>
        <w:spacing w:after="120"/>
        <w:ind w:left="993" w:hanging="993"/>
        <w:rPr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E2C29">
        <w:rPr>
          <w:rFonts w:ascii="Arial" w:hAnsi="Arial" w:cs="Arial"/>
          <w:color w:val="000000" w:themeColor="text1"/>
        </w:rPr>
        <w:t xml:space="preserve">SA3 kindly asks </w:t>
      </w:r>
      <w:r w:rsidR="006C3415">
        <w:rPr>
          <w:rFonts w:ascii="Arial" w:hAnsi="Arial" w:cs="Arial"/>
          <w:color w:val="000000" w:themeColor="text1"/>
        </w:rPr>
        <w:t>SA2</w:t>
      </w:r>
      <w:r w:rsidR="0060451D" w:rsidRPr="00CE2C29">
        <w:rPr>
          <w:rFonts w:ascii="Arial" w:hAnsi="Arial" w:cs="Arial"/>
          <w:color w:val="000000" w:themeColor="text1"/>
        </w:rPr>
        <w:t xml:space="preserve"> to</w:t>
      </w:r>
      <w:r w:rsidR="00C04BE2" w:rsidRPr="00CE2C29">
        <w:rPr>
          <w:rFonts w:ascii="Arial" w:hAnsi="Arial" w:cs="Arial"/>
          <w:color w:val="000000" w:themeColor="text1"/>
        </w:rPr>
        <w:t xml:space="preserve"> take the </w:t>
      </w:r>
      <w:r w:rsidR="00F43AB8" w:rsidRPr="00CE2C29">
        <w:rPr>
          <w:rFonts w:ascii="Arial" w:hAnsi="Arial" w:cs="Arial"/>
          <w:color w:val="000000" w:themeColor="text1"/>
        </w:rPr>
        <w:t>answer</w:t>
      </w:r>
      <w:r w:rsidR="00C04BE2" w:rsidRPr="00CE2C29">
        <w:rPr>
          <w:rFonts w:ascii="Arial" w:hAnsi="Arial" w:cs="Arial"/>
          <w:color w:val="000000" w:themeColor="text1"/>
        </w:rPr>
        <w:t xml:space="preserve"> above into account</w:t>
      </w:r>
      <w:r w:rsidR="0060451D" w:rsidRPr="00CE2C29">
        <w:rPr>
          <w:rFonts w:ascii="Arial" w:hAnsi="Arial" w:cs="Arial"/>
          <w:b/>
          <w:color w:val="000000" w:themeColor="text1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3C0996BC" w14:textId="77777777" w:rsidR="00920477" w:rsidRDefault="00920477" w:rsidP="00F315AE">
      <w:r w:rsidRPr="00920477">
        <w:t xml:space="preserve">SA3#115 February 26th – March 1st 2024 Athens, Greece </w:t>
      </w:r>
    </w:p>
    <w:p w14:paraId="33AA5430" w14:textId="287BD0F9" w:rsidR="00F315AE" w:rsidRPr="00074D3C" w:rsidRDefault="00920477" w:rsidP="002F1940">
      <w:r w:rsidRPr="00920477">
        <w:t xml:space="preserve">SA3#116 May 20th – 25th 2024 Korea, KR 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AF246" w14:textId="77777777" w:rsidR="0047545E" w:rsidRDefault="0047545E">
      <w:pPr>
        <w:spacing w:after="0"/>
      </w:pPr>
      <w:r>
        <w:separator/>
      </w:r>
    </w:p>
  </w:endnote>
  <w:endnote w:type="continuationSeparator" w:id="0">
    <w:p w14:paraId="2435834D" w14:textId="77777777" w:rsidR="0047545E" w:rsidRDefault="004754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C6F7D" w14:textId="77777777" w:rsidR="0047545E" w:rsidRDefault="0047545E">
      <w:pPr>
        <w:spacing w:after="0"/>
      </w:pPr>
      <w:r>
        <w:separator/>
      </w:r>
    </w:p>
  </w:footnote>
  <w:footnote w:type="continuationSeparator" w:id="0">
    <w:p w14:paraId="668793F3" w14:textId="77777777" w:rsidR="0047545E" w:rsidRDefault="004754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4F"/>
    <w:rsid w:val="00033F9D"/>
    <w:rsid w:val="000519FE"/>
    <w:rsid w:val="00056D66"/>
    <w:rsid w:val="00061C1C"/>
    <w:rsid w:val="00074D3C"/>
    <w:rsid w:val="0009715B"/>
    <w:rsid w:val="000B21DF"/>
    <w:rsid w:val="000C31CA"/>
    <w:rsid w:val="000C3D50"/>
    <w:rsid w:val="000D5B81"/>
    <w:rsid w:val="000E6116"/>
    <w:rsid w:val="000F6242"/>
    <w:rsid w:val="00103FF1"/>
    <w:rsid w:val="00114106"/>
    <w:rsid w:val="0013277F"/>
    <w:rsid w:val="00196B59"/>
    <w:rsid w:val="001A14F2"/>
    <w:rsid w:val="001A4358"/>
    <w:rsid w:val="001B3A86"/>
    <w:rsid w:val="001B43AE"/>
    <w:rsid w:val="001B763F"/>
    <w:rsid w:val="001C78A1"/>
    <w:rsid w:val="001D1947"/>
    <w:rsid w:val="001E061A"/>
    <w:rsid w:val="001F2FAF"/>
    <w:rsid w:val="0020233B"/>
    <w:rsid w:val="00220060"/>
    <w:rsid w:val="00226381"/>
    <w:rsid w:val="002402FB"/>
    <w:rsid w:val="0024509C"/>
    <w:rsid w:val="002473B2"/>
    <w:rsid w:val="00261FEE"/>
    <w:rsid w:val="002869FE"/>
    <w:rsid w:val="002D0884"/>
    <w:rsid w:val="002D6C3F"/>
    <w:rsid w:val="002E01C1"/>
    <w:rsid w:val="002E2AF4"/>
    <w:rsid w:val="002F1940"/>
    <w:rsid w:val="002F5CDC"/>
    <w:rsid w:val="00322204"/>
    <w:rsid w:val="00323EA5"/>
    <w:rsid w:val="00324C57"/>
    <w:rsid w:val="00335D6B"/>
    <w:rsid w:val="003407B6"/>
    <w:rsid w:val="00354329"/>
    <w:rsid w:val="003703CC"/>
    <w:rsid w:val="00374616"/>
    <w:rsid w:val="00383545"/>
    <w:rsid w:val="00392BB9"/>
    <w:rsid w:val="003B7601"/>
    <w:rsid w:val="003C06D2"/>
    <w:rsid w:val="003C2CAB"/>
    <w:rsid w:val="003F5176"/>
    <w:rsid w:val="003F5E20"/>
    <w:rsid w:val="0040074A"/>
    <w:rsid w:val="004243D3"/>
    <w:rsid w:val="004255C5"/>
    <w:rsid w:val="00433500"/>
    <w:rsid w:val="00433F71"/>
    <w:rsid w:val="0043559E"/>
    <w:rsid w:val="004402A8"/>
    <w:rsid w:val="00440D43"/>
    <w:rsid w:val="00445BF9"/>
    <w:rsid w:val="00457497"/>
    <w:rsid w:val="00470DF6"/>
    <w:rsid w:val="0047545E"/>
    <w:rsid w:val="00487E1F"/>
    <w:rsid w:val="00495452"/>
    <w:rsid w:val="004A1215"/>
    <w:rsid w:val="004A643B"/>
    <w:rsid w:val="004B2C4B"/>
    <w:rsid w:val="004C1A9F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8501E"/>
    <w:rsid w:val="00592467"/>
    <w:rsid w:val="005B3E3E"/>
    <w:rsid w:val="005C16EC"/>
    <w:rsid w:val="00600BB0"/>
    <w:rsid w:val="0060451D"/>
    <w:rsid w:val="006052AD"/>
    <w:rsid w:val="00612B5F"/>
    <w:rsid w:val="006309B7"/>
    <w:rsid w:val="00630D19"/>
    <w:rsid w:val="006443C8"/>
    <w:rsid w:val="0065392A"/>
    <w:rsid w:val="00660980"/>
    <w:rsid w:val="006B3FC7"/>
    <w:rsid w:val="006C3415"/>
    <w:rsid w:val="006F3DC4"/>
    <w:rsid w:val="00703C02"/>
    <w:rsid w:val="00707211"/>
    <w:rsid w:val="007245FD"/>
    <w:rsid w:val="0073766B"/>
    <w:rsid w:val="00742659"/>
    <w:rsid w:val="00747D8F"/>
    <w:rsid w:val="007603F2"/>
    <w:rsid w:val="00766BD8"/>
    <w:rsid w:val="00796B6D"/>
    <w:rsid w:val="007D7D59"/>
    <w:rsid w:val="007E3B57"/>
    <w:rsid w:val="007F1875"/>
    <w:rsid w:val="007F4F92"/>
    <w:rsid w:val="0080128A"/>
    <w:rsid w:val="00820342"/>
    <w:rsid w:val="00822859"/>
    <w:rsid w:val="008501F0"/>
    <w:rsid w:val="00863533"/>
    <w:rsid w:val="00887F29"/>
    <w:rsid w:val="008C4E92"/>
    <w:rsid w:val="008D772F"/>
    <w:rsid w:val="00914CD1"/>
    <w:rsid w:val="0091533C"/>
    <w:rsid w:val="00920477"/>
    <w:rsid w:val="00931BAD"/>
    <w:rsid w:val="0093458D"/>
    <w:rsid w:val="00944F09"/>
    <w:rsid w:val="009451D8"/>
    <w:rsid w:val="00951FF3"/>
    <w:rsid w:val="00952F8D"/>
    <w:rsid w:val="009603F6"/>
    <w:rsid w:val="00967AF8"/>
    <w:rsid w:val="009726B3"/>
    <w:rsid w:val="009936E1"/>
    <w:rsid w:val="009963AC"/>
    <w:rsid w:val="0099764C"/>
    <w:rsid w:val="009C01E1"/>
    <w:rsid w:val="009C4337"/>
    <w:rsid w:val="009F4E81"/>
    <w:rsid w:val="00A0543F"/>
    <w:rsid w:val="00A06A5A"/>
    <w:rsid w:val="00A11D39"/>
    <w:rsid w:val="00A14B3C"/>
    <w:rsid w:val="00A2087E"/>
    <w:rsid w:val="00A54FBF"/>
    <w:rsid w:val="00A70448"/>
    <w:rsid w:val="00AA4FF3"/>
    <w:rsid w:val="00AA64C1"/>
    <w:rsid w:val="00AE1B3E"/>
    <w:rsid w:val="00B0514D"/>
    <w:rsid w:val="00B10B1E"/>
    <w:rsid w:val="00B35644"/>
    <w:rsid w:val="00B97703"/>
    <w:rsid w:val="00BA1F5E"/>
    <w:rsid w:val="00BA3D66"/>
    <w:rsid w:val="00BB06C5"/>
    <w:rsid w:val="00BF026C"/>
    <w:rsid w:val="00C04BE2"/>
    <w:rsid w:val="00C23E07"/>
    <w:rsid w:val="00C358E5"/>
    <w:rsid w:val="00C421FE"/>
    <w:rsid w:val="00C73C6D"/>
    <w:rsid w:val="00C84223"/>
    <w:rsid w:val="00C930BA"/>
    <w:rsid w:val="00CE2186"/>
    <w:rsid w:val="00CE2C29"/>
    <w:rsid w:val="00CF6087"/>
    <w:rsid w:val="00D02034"/>
    <w:rsid w:val="00D07A54"/>
    <w:rsid w:val="00D13BA5"/>
    <w:rsid w:val="00D14BB6"/>
    <w:rsid w:val="00D33624"/>
    <w:rsid w:val="00D438D6"/>
    <w:rsid w:val="00D53AD6"/>
    <w:rsid w:val="00D53B3C"/>
    <w:rsid w:val="00DC3CC8"/>
    <w:rsid w:val="00DD5D57"/>
    <w:rsid w:val="00DE01CB"/>
    <w:rsid w:val="00E0343E"/>
    <w:rsid w:val="00E13249"/>
    <w:rsid w:val="00E136A6"/>
    <w:rsid w:val="00E2241D"/>
    <w:rsid w:val="00E22B8E"/>
    <w:rsid w:val="00E273B7"/>
    <w:rsid w:val="00E3644D"/>
    <w:rsid w:val="00E452D1"/>
    <w:rsid w:val="00E6383E"/>
    <w:rsid w:val="00E934FE"/>
    <w:rsid w:val="00E937AB"/>
    <w:rsid w:val="00E96837"/>
    <w:rsid w:val="00ED3575"/>
    <w:rsid w:val="00EF32ED"/>
    <w:rsid w:val="00F1255F"/>
    <w:rsid w:val="00F14E70"/>
    <w:rsid w:val="00F25496"/>
    <w:rsid w:val="00F30215"/>
    <w:rsid w:val="00F315AE"/>
    <w:rsid w:val="00F34616"/>
    <w:rsid w:val="00F43AB8"/>
    <w:rsid w:val="00F47C64"/>
    <w:rsid w:val="00F607BA"/>
    <w:rsid w:val="00F667CF"/>
    <w:rsid w:val="00F803BE"/>
    <w:rsid w:val="00F822F5"/>
    <w:rsid w:val="00F84069"/>
    <w:rsid w:val="00F94094"/>
    <w:rsid w:val="00FA1837"/>
    <w:rsid w:val="00FB2E7B"/>
    <w:rsid w:val="00FC435D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bo6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25</cp:revision>
  <cp:lastPrinted>2002-04-23T07:10:00Z</cp:lastPrinted>
  <dcterms:created xsi:type="dcterms:W3CDTF">2023-08-07T07:45:00Z</dcterms:created>
  <dcterms:modified xsi:type="dcterms:W3CDTF">2023-10-30T11:31:00Z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(3)F6jOf3GySMuTFhGKcT5DG+Op8wNYEsgJmBaQQ02pxAsyh0WLtWS/4k+9QoIaHS0Vojcv8v+p
EH7ATWqCo4nLReYRjr3X8rd/lc1gFoSk8zKH9F4Fg6qKWsT/DD85Ls8me0sro9erjwuzqFTz
ghO2VWdQRKszwMPfJec6+lyj17Vwdl5VpJITQgR1u6Hpgdtngfz8AWQ+um4dPLw/sF78ztoN
xhvNohyLXoZId449uG</vt:lpwstr>
  </property>
  <property fmtid="{D5CDD505-2E9C-101B-9397-08002B2CF9AE}" pid="3" name="_2015_ms_pID_7253431">
    <vt:lpwstr>eHN/lAW7DR/SZfS19nJJ4L8XsvHxSr8nveVcSW2SvhDm5AL/vR7mZp
DQuo2gdiIhog0+TCEXvH9yD1LbWJ+6sPYfsKJ3b/azGlOF2ro6yEQe6UxQUI5W7WEufywtAC
1F8srJ8izVcowvI+zNk0QECKetgPoQ/OgAEJWv3WMQonOS3voKmJEDnnds9Chvh4iXrncauF
tdw2XDmxMOgY/z2/MWX0B24+lORWsqiJk+Ff</vt:lpwstr>
  </property>
  <property fmtid="{D5CDD505-2E9C-101B-9397-08002B2CF9AE}" pid="4" name="_2015_ms_pID_7253432">
    <vt:lpwstr>hw==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1698665484</vt:lpwstr>
  </property>
</Properties>
</file>